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AAA" w:rsidRDefault="00703AAA" w:rsidP="00703A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MARCAUNT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703AAA" w:rsidRDefault="00703AAA" w:rsidP="00703A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AAA" w:rsidRDefault="00703AAA" w:rsidP="00703A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AAA" w:rsidRDefault="00703AAA" w:rsidP="00703A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Abingdon,</w:t>
      </w:r>
    </w:p>
    <w:p w:rsidR="00703AAA" w:rsidRDefault="00703AAA" w:rsidP="00703A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Edward Courtenay, 3</w:t>
      </w:r>
      <w:r w:rsidRPr="00404A89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p w:rsidR="00703AAA" w:rsidRDefault="00703AAA" w:rsidP="00703A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21-345)</w:t>
      </w:r>
    </w:p>
    <w:p w:rsidR="00703AAA" w:rsidRDefault="00703AAA" w:rsidP="00703A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AAA" w:rsidRDefault="00703AAA" w:rsidP="00703A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03AAA" w:rsidRDefault="00703AAA" w:rsidP="00703A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2016</w:t>
      </w:r>
      <w:bookmarkStart w:id="0" w:name="_GoBack"/>
      <w:bookmarkEnd w:id="0"/>
    </w:p>
    <w:sectPr w:rsidR="006B2F86" w:rsidRPr="00703A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AAA" w:rsidRDefault="00703AAA" w:rsidP="00E71FC3">
      <w:pPr>
        <w:spacing w:after="0" w:line="240" w:lineRule="auto"/>
      </w:pPr>
      <w:r>
        <w:separator/>
      </w:r>
    </w:p>
  </w:endnote>
  <w:endnote w:type="continuationSeparator" w:id="0">
    <w:p w:rsidR="00703AAA" w:rsidRDefault="00703A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AAA" w:rsidRDefault="00703AAA" w:rsidP="00E71FC3">
      <w:pPr>
        <w:spacing w:after="0" w:line="240" w:lineRule="auto"/>
      </w:pPr>
      <w:r>
        <w:separator/>
      </w:r>
    </w:p>
  </w:footnote>
  <w:footnote w:type="continuationSeparator" w:id="0">
    <w:p w:rsidR="00703AAA" w:rsidRDefault="00703A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AAA"/>
    <w:rsid w:val="00703AA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089D1"/>
  <w15:chartTrackingRefBased/>
  <w15:docId w15:val="{226D452E-35B7-45EC-BB28-02AB2800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2016-04-06T18:43:00Z</dcterms:created>
  <dcterms:modified xsi:type="dcterms:W3CDTF">2016-04-06T18:43:00Z</dcterms:modified>
</cp:coreProperties>
</file>